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9F6" w:rsidRPr="00BD09F6" w:rsidRDefault="00BD09F6" w:rsidP="00BD09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160" w:line="259" w:lineRule="auto"/>
        <w:ind w:left="426"/>
        <w:jc w:val="center"/>
        <w:rPr>
          <w:rFonts w:ascii="Calibri" w:eastAsia="Calibri" w:hAnsi="Calibri" w:cs="Calibri"/>
          <w:color w:val="FFFFFF"/>
          <w:sz w:val="28"/>
          <w:szCs w:val="28"/>
          <w:lang w:val="es-MX" w:eastAsia="en-US"/>
        </w:rPr>
      </w:pPr>
      <w:r w:rsidRPr="00BD09F6">
        <w:rPr>
          <w:rFonts w:ascii="Calibri" w:eastAsia="Calibri" w:hAnsi="Calibri" w:cs="Calibri"/>
          <w:b/>
          <w:iCs/>
          <w:color w:val="FFFFFF"/>
          <w:sz w:val="28"/>
          <w:szCs w:val="28"/>
          <w:lang w:val="es-MX" w:eastAsia="en-US"/>
        </w:rPr>
        <w:t>FORMULARIO N° 2</w:t>
      </w:r>
      <w:r w:rsidR="00552E29" w:rsidRPr="00BD09F6">
        <w:rPr>
          <w:rFonts w:ascii="Calibri" w:eastAsia="Calibri" w:hAnsi="Calibri" w:cs="Calibri"/>
          <w:b/>
          <w:iCs/>
          <w:color w:val="FFFFFF"/>
          <w:sz w:val="28"/>
          <w:szCs w:val="28"/>
          <w:lang w:val="es-MX" w:eastAsia="en-US"/>
        </w:rPr>
        <w:fldChar w:fldCharType="begin"/>
      </w:r>
      <w:r w:rsidRPr="00BD09F6">
        <w:rPr>
          <w:rFonts w:ascii="Calibri" w:eastAsia="Calibri" w:hAnsi="Calibri" w:cs="Calibri"/>
          <w:sz w:val="28"/>
          <w:szCs w:val="28"/>
          <w:lang w:val="es-ES" w:eastAsia="en-US"/>
        </w:rPr>
        <w:instrText xml:space="preserve"> XE "</w:instrText>
      </w:r>
      <w:r w:rsidRPr="00BD09F6">
        <w:rPr>
          <w:rFonts w:ascii="Calibri" w:eastAsia="Calibri" w:hAnsi="Calibri" w:cs="Calibri"/>
          <w:b/>
          <w:iCs/>
          <w:color w:val="FFFFFF"/>
          <w:sz w:val="28"/>
          <w:szCs w:val="28"/>
          <w:lang w:val="es-MX" w:eastAsia="en-US"/>
        </w:rPr>
        <w:instrText>FORMULARIO Nº 5</w:instrText>
      </w:r>
      <w:r w:rsidRPr="00BD09F6">
        <w:rPr>
          <w:rFonts w:ascii="Calibri" w:eastAsia="Calibri" w:hAnsi="Calibri" w:cs="Calibri"/>
          <w:sz w:val="28"/>
          <w:szCs w:val="28"/>
          <w:lang w:val="es-ES" w:eastAsia="en-US"/>
        </w:rPr>
        <w:instrText xml:space="preserve">" </w:instrText>
      </w:r>
      <w:r w:rsidR="00552E29" w:rsidRPr="00BD09F6">
        <w:rPr>
          <w:rFonts w:ascii="Calibri" w:eastAsia="Calibri" w:hAnsi="Calibri" w:cs="Calibri"/>
          <w:b/>
          <w:iCs/>
          <w:color w:val="FFFFFF"/>
          <w:sz w:val="28"/>
          <w:szCs w:val="28"/>
          <w:lang w:val="es-MX" w:eastAsia="en-US"/>
        </w:rPr>
        <w:fldChar w:fldCharType="end"/>
      </w:r>
    </w:p>
    <w:p w:rsidR="00BD09F6" w:rsidRPr="00BD09F6" w:rsidRDefault="00BD09F6" w:rsidP="00BD09F6">
      <w:pPr>
        <w:spacing w:after="160" w:line="259" w:lineRule="auto"/>
        <w:jc w:val="center"/>
        <w:rPr>
          <w:rFonts w:ascii="Calibri" w:eastAsia="Calibri" w:hAnsi="Calibri" w:cs="Calibri"/>
          <w:b/>
          <w:lang w:val="es-ES" w:eastAsia="en-US"/>
        </w:rPr>
      </w:pPr>
      <w:r w:rsidRPr="00BD09F6">
        <w:rPr>
          <w:rFonts w:ascii="Calibri" w:eastAsia="Calibri" w:hAnsi="Calibri" w:cs="Calibri"/>
          <w:b/>
          <w:lang w:val="es-ES" w:eastAsia="en-US"/>
        </w:rPr>
        <w:t>FORMULARIO DE DECLARACIÓN JURADA DE MANTENIMIENTO DE OFERTAS</w:t>
      </w:r>
    </w:p>
    <w:p w:rsidR="00BD09F6" w:rsidRPr="00BD09F6" w:rsidRDefault="00BD09F6" w:rsidP="00BD09F6">
      <w:pPr>
        <w:spacing w:after="160" w:line="259" w:lineRule="auto"/>
        <w:rPr>
          <w:rFonts w:ascii="Calibri" w:eastAsia="Calibri" w:hAnsi="Calibri" w:cs="Calibri"/>
          <w:lang w:val="es-ES" w:eastAsia="en-US"/>
        </w:rPr>
      </w:pPr>
      <w:r w:rsidRPr="00BD09F6">
        <w:rPr>
          <w:rFonts w:ascii="Calibri" w:eastAsia="Calibri" w:hAnsi="Calibri" w:cs="Calibri"/>
          <w:lang w:val="es-ES" w:eastAsia="en-US"/>
        </w:rPr>
        <w:t xml:space="preserve">A: </w:t>
      </w:r>
      <w:r w:rsidR="00EE338F">
        <w:rPr>
          <w:rFonts w:ascii="Calibri" w:eastAsia="Calibri" w:hAnsi="Calibri" w:cs="Calibri"/>
          <w:lang w:val="es-ES" w:eastAsia="en-US"/>
        </w:rPr>
        <w:t>Instituto Nacional de Desarrollo Rural y de la Tierra</w:t>
      </w:r>
      <w:r w:rsidRPr="00BD09F6">
        <w:rPr>
          <w:rFonts w:eastAsia="Times New Roman" w:cs="Times New Roman"/>
          <w:sz w:val="24"/>
          <w:szCs w:val="24"/>
          <w:lang w:val="es-ES" w:eastAsia="es-ES"/>
        </w:rPr>
        <w:t>.</w:t>
      </w:r>
    </w:p>
    <w:p w:rsidR="00BD09F6" w:rsidRPr="00BD09F6" w:rsidRDefault="00BD09F6" w:rsidP="00BD09F6">
      <w:pPr>
        <w:spacing w:after="160" w:line="259" w:lineRule="auto"/>
        <w:jc w:val="both"/>
        <w:rPr>
          <w:rFonts w:ascii="Calibri" w:eastAsia="Calibri" w:hAnsi="Calibri" w:cs="Calibri"/>
          <w:lang w:val="es-ES" w:eastAsia="en-US"/>
        </w:rPr>
      </w:pPr>
      <w:r w:rsidRPr="00BD09F6">
        <w:rPr>
          <w:rFonts w:ascii="Calibri" w:eastAsia="Calibri" w:hAnsi="Calibri" w:cs="Calibri"/>
          <w:lang w:val="es-ES" w:eastAsia="en-US"/>
        </w:rPr>
        <w:t xml:space="preserve">Yo, quien suscribe, declaro bajo Fe de Juramento que he presentado oferta en representación de </w:t>
      </w:r>
      <w:r w:rsidR="00120C81" w:rsidRPr="008466C7">
        <w:rPr>
          <w:rFonts w:ascii="Calibri" w:eastAsia="Calibri" w:hAnsi="Calibri" w:cs="Calibri"/>
          <w:lang w:eastAsia="en-US"/>
        </w:rPr>
        <w:t>[</w:t>
      </w:r>
      <w:r w:rsidR="00120C81" w:rsidRPr="00B744E2">
        <w:rPr>
          <w:rFonts w:ascii="Calibri" w:eastAsia="Calibri" w:hAnsi="Calibri" w:cs="Calibri"/>
          <w:i/>
          <w:lang w:eastAsia="en-US"/>
        </w:rPr>
        <w:t>nombre o razón social de la firma</w:t>
      </w:r>
      <w:r w:rsidR="00120C81" w:rsidRPr="008466C7">
        <w:rPr>
          <w:rFonts w:ascii="Calibri" w:eastAsia="Calibri" w:hAnsi="Calibri" w:cs="Calibri"/>
          <w:lang w:eastAsia="en-US"/>
        </w:rPr>
        <w:t>]</w:t>
      </w:r>
      <w:r w:rsidRPr="00BD09F6">
        <w:rPr>
          <w:rFonts w:ascii="Calibri" w:eastAsia="Calibri" w:hAnsi="Calibri" w:cs="Calibri"/>
          <w:lang w:val="es-ES" w:eastAsia="en-US"/>
        </w:rPr>
        <w:t xml:space="preserve"> para el procedimiento de </w:t>
      </w:r>
      <w:bookmarkStart w:id="0" w:name="_GoBack"/>
      <w:bookmarkEnd w:id="0"/>
      <w:r w:rsidR="00EE338F" w:rsidRPr="004C3DEF">
        <w:rPr>
          <w:rFonts w:eastAsia="Times New Roman" w:cs="Times New Roman"/>
          <w:iCs/>
          <w:sz w:val="24"/>
          <w:szCs w:val="24"/>
          <w:lang w:eastAsia="es-ES"/>
        </w:rPr>
        <w:t xml:space="preserve">Contratación vía Excepción </w:t>
      </w:r>
      <w:r w:rsidR="00EE338F" w:rsidRPr="004C3DEF">
        <w:rPr>
          <w:rFonts w:eastAsia="Times New Roman" w:cs="Times New Roman"/>
          <w:iCs/>
          <w:sz w:val="24"/>
          <w:szCs w:val="24"/>
          <w:lang w:val="es-MX" w:eastAsia="es-ES"/>
        </w:rPr>
        <w:t>CVE</w:t>
      </w:r>
      <w:r w:rsidR="00EE338F">
        <w:rPr>
          <w:rFonts w:eastAsia="Times New Roman" w:cs="Times New Roman"/>
          <w:iCs/>
          <w:sz w:val="24"/>
          <w:szCs w:val="24"/>
          <w:lang w:val="es-MX" w:eastAsia="es-ES"/>
        </w:rPr>
        <w:t xml:space="preserve"> N° 01 con aviso de</w:t>
      </w:r>
      <w:r w:rsidR="00EE338F" w:rsidRPr="004C3DEF">
        <w:rPr>
          <w:rFonts w:eastAsia="Times New Roman" w:cs="Times New Roman"/>
          <w:iCs/>
          <w:sz w:val="24"/>
          <w:szCs w:val="24"/>
          <w:lang w:val="es-MX" w:eastAsia="es-ES"/>
        </w:rPr>
        <w:t xml:space="preserve"> Intención </w:t>
      </w:r>
      <w:r w:rsidR="00EE338F">
        <w:rPr>
          <w:rFonts w:eastAsia="Times New Roman" w:cs="Times New Roman"/>
          <w:iCs/>
          <w:sz w:val="24"/>
          <w:szCs w:val="24"/>
          <w:lang w:val="es-MX" w:eastAsia="es-ES"/>
        </w:rPr>
        <w:t xml:space="preserve">de compra </w:t>
      </w:r>
      <w:r w:rsidR="00EE338F" w:rsidRPr="004C3DEF">
        <w:rPr>
          <w:rFonts w:eastAsia="Times New Roman" w:cs="Times New Roman"/>
          <w:iCs/>
          <w:sz w:val="24"/>
          <w:szCs w:val="24"/>
          <w:lang w:val="es-MX" w:eastAsia="es-ES"/>
        </w:rPr>
        <w:t>202</w:t>
      </w:r>
      <w:r w:rsidR="00EE338F">
        <w:rPr>
          <w:rFonts w:eastAsia="Times New Roman" w:cs="Times New Roman"/>
          <w:iCs/>
          <w:sz w:val="24"/>
          <w:szCs w:val="24"/>
          <w:lang w:val="es-MX" w:eastAsia="es-ES"/>
        </w:rPr>
        <w:t xml:space="preserve">5 </w:t>
      </w:r>
      <w:r w:rsidR="00EE338F">
        <w:rPr>
          <w:rFonts w:eastAsia="Times New Roman" w:cs="Times New Roman"/>
          <w:iCs/>
          <w:sz w:val="24"/>
          <w:szCs w:val="24"/>
          <w:lang w:eastAsia="es-ES"/>
        </w:rPr>
        <w:t>“</w:t>
      </w:r>
      <w:r w:rsidR="00EE338F" w:rsidRPr="004C3DEF">
        <w:rPr>
          <w:rFonts w:eastAsia="Times New Roman" w:cs="Times New Roman"/>
          <w:iCs/>
          <w:sz w:val="24"/>
          <w:szCs w:val="24"/>
          <w:lang w:eastAsia="es-ES"/>
        </w:rPr>
        <w:t xml:space="preserve">Contratación de </w:t>
      </w:r>
      <w:r w:rsidR="00EE338F">
        <w:rPr>
          <w:rFonts w:eastAsia="Times New Roman" w:cs="Times New Roman"/>
          <w:iCs/>
          <w:sz w:val="24"/>
          <w:szCs w:val="24"/>
          <w:lang w:eastAsia="es-ES"/>
        </w:rPr>
        <w:t>S</w:t>
      </w:r>
      <w:r w:rsidR="00EE338F" w:rsidRPr="004C3DEF">
        <w:rPr>
          <w:rFonts w:eastAsia="Times New Roman" w:cs="Times New Roman"/>
          <w:iCs/>
          <w:sz w:val="24"/>
          <w:szCs w:val="24"/>
          <w:lang w:eastAsia="es-ES"/>
        </w:rPr>
        <w:t xml:space="preserve">eguro </w:t>
      </w:r>
      <w:r w:rsidR="00EE338F">
        <w:rPr>
          <w:rFonts w:eastAsia="Times New Roman" w:cs="Times New Roman"/>
          <w:iCs/>
          <w:sz w:val="24"/>
          <w:szCs w:val="24"/>
          <w:lang w:eastAsia="es-ES"/>
        </w:rPr>
        <w:t>de Vehí</w:t>
      </w:r>
      <w:r w:rsidR="00EE338F" w:rsidRPr="004C3DEF">
        <w:rPr>
          <w:rFonts w:eastAsia="Times New Roman" w:cs="Times New Roman"/>
          <w:iCs/>
          <w:sz w:val="24"/>
          <w:szCs w:val="24"/>
          <w:lang w:eastAsia="es-ES"/>
        </w:rPr>
        <w:t>cul</w:t>
      </w:r>
      <w:r w:rsidR="00EE338F">
        <w:rPr>
          <w:rFonts w:eastAsia="Times New Roman" w:cs="Times New Roman"/>
          <w:iCs/>
          <w:sz w:val="24"/>
          <w:szCs w:val="24"/>
          <w:lang w:eastAsia="es-ES"/>
        </w:rPr>
        <w:t>os del Parque Automotor”</w:t>
      </w:r>
      <w:r w:rsidRPr="00BD09F6">
        <w:rPr>
          <w:rFonts w:ascii="Calibri" w:eastAsia="Calibri" w:hAnsi="Calibri" w:cs="Calibri"/>
          <w:lang w:val="es-ES" w:eastAsia="en-US"/>
        </w:rPr>
        <w:t>.</w:t>
      </w:r>
    </w:p>
    <w:p w:rsidR="00BD09F6" w:rsidRPr="00BD09F6" w:rsidRDefault="00BD09F6" w:rsidP="00BD09F6">
      <w:pPr>
        <w:spacing w:after="160" w:line="259" w:lineRule="auto"/>
        <w:jc w:val="both"/>
        <w:rPr>
          <w:rFonts w:ascii="Calibri" w:eastAsia="Calibri" w:hAnsi="Calibri" w:cs="Calibri"/>
          <w:lang w:val="es-ES" w:eastAsia="en-US"/>
        </w:rPr>
      </w:pPr>
      <w:r w:rsidRPr="00BD09F6">
        <w:rPr>
          <w:rFonts w:ascii="Calibri" w:eastAsia="Calibri" w:hAnsi="Calibri" w:cs="Calibri"/>
          <w:lang w:val="es-ES" w:eastAsia="en-US"/>
        </w:rPr>
        <w:t xml:space="preserve">Asimismo, dejo constancia que con la presentación de mi oferta he contraído una obligación con </w:t>
      </w:r>
      <w:r w:rsidR="00EE338F">
        <w:rPr>
          <w:rFonts w:ascii="Calibri" w:eastAsia="Calibri" w:hAnsi="Calibri" w:cs="Calibri"/>
          <w:lang w:val="es-ES" w:eastAsia="en-US"/>
        </w:rPr>
        <w:t>el</w:t>
      </w:r>
      <w:r w:rsidRPr="00BD09F6">
        <w:rPr>
          <w:rFonts w:ascii="Calibri" w:eastAsia="Calibri" w:hAnsi="Calibri" w:cs="Calibri"/>
          <w:lang w:val="es-ES" w:eastAsia="en-US"/>
        </w:rPr>
        <w:t xml:space="preserve"> </w:t>
      </w:r>
      <w:r w:rsidR="00EE338F">
        <w:rPr>
          <w:rFonts w:ascii="Calibri" w:eastAsia="Calibri" w:hAnsi="Calibri" w:cs="Calibri"/>
          <w:lang w:val="es-ES" w:eastAsia="en-US"/>
        </w:rPr>
        <w:t>Instituto Nacional de Desarrollo Rural y de la Tierra</w:t>
      </w:r>
      <w:r w:rsidRPr="00BD09F6">
        <w:rPr>
          <w:rFonts w:ascii="Calibri" w:eastAsia="Calibri" w:hAnsi="Calibri" w:cs="Calibri"/>
          <w:lang w:val="es-ES" w:eastAsia="en-US"/>
        </w:rPr>
        <w:t xml:space="preserve"> por la suma de </w:t>
      </w:r>
      <w:r w:rsidR="00120C81" w:rsidRPr="008466C7">
        <w:rPr>
          <w:rFonts w:ascii="Calibri" w:eastAsia="Calibri" w:hAnsi="Calibri" w:cs="Calibri"/>
          <w:lang w:eastAsia="en-US"/>
        </w:rPr>
        <w:t>______________________________</w:t>
      </w:r>
      <w:r w:rsidRPr="00BD09F6">
        <w:rPr>
          <w:rFonts w:ascii="Calibri" w:eastAsia="Calibri" w:hAnsi="Calibri" w:cs="Calibri"/>
          <w:lang w:val="es-ES" w:eastAsia="en-US"/>
        </w:rPr>
        <w:t>, que pagaré a la misma en los siguientes casos:</w:t>
      </w:r>
    </w:p>
    <w:p w:rsidR="00BD09F6" w:rsidRPr="00BD09F6" w:rsidRDefault="00BD09F6" w:rsidP="00BD09F6">
      <w:pPr>
        <w:widowControl w:val="0"/>
        <w:adjustRightInd w:val="0"/>
        <w:spacing w:after="0" w:line="360" w:lineRule="atLeast"/>
        <w:ind w:left="720" w:hanging="436"/>
        <w:jc w:val="both"/>
        <w:textAlignment w:val="baseline"/>
        <w:rPr>
          <w:rFonts w:ascii="Calibri" w:eastAsia="Times New Roman" w:hAnsi="Calibri" w:cs="Calibri"/>
          <w:lang w:val="es-ES_tradnl" w:eastAsia="en-US"/>
        </w:rPr>
      </w:pPr>
      <w:r w:rsidRPr="00BD09F6">
        <w:rPr>
          <w:rFonts w:ascii="Calibri" w:eastAsia="Times New Roman" w:hAnsi="Calibri" w:cs="Calibri"/>
          <w:lang w:val="es-ES_tradnl" w:eastAsia="en-US"/>
        </w:rPr>
        <w:t>a) Si retiro mi oferta durante el período de validez de la misma;</w:t>
      </w:r>
    </w:p>
    <w:p w:rsidR="00BD09F6" w:rsidRPr="00BD09F6" w:rsidRDefault="00BD09F6" w:rsidP="00BD09F6">
      <w:pPr>
        <w:widowControl w:val="0"/>
        <w:adjustRightInd w:val="0"/>
        <w:spacing w:after="0" w:line="360" w:lineRule="atLeast"/>
        <w:ind w:left="720" w:hanging="436"/>
        <w:jc w:val="both"/>
        <w:textAlignment w:val="baseline"/>
        <w:rPr>
          <w:rFonts w:ascii="Calibri" w:eastAsia="Times New Roman" w:hAnsi="Calibri" w:cs="Calibri"/>
          <w:lang w:val="es-ES_tradnl" w:eastAsia="en-US"/>
        </w:rPr>
      </w:pPr>
      <w:r w:rsidRPr="00BD09F6">
        <w:rPr>
          <w:rFonts w:ascii="Calibri" w:eastAsia="Times New Roman" w:hAnsi="Calibri" w:cs="Calibri"/>
          <w:lang w:val="es-ES_tradnl" w:eastAsia="en-US"/>
        </w:rPr>
        <w:t>b) Si no acepto la corrección aritmética del precio de mi oferta;</w:t>
      </w:r>
    </w:p>
    <w:p w:rsidR="00BD09F6" w:rsidRPr="00BD09F6" w:rsidRDefault="00BD09F6" w:rsidP="00BD09F6">
      <w:pPr>
        <w:widowControl w:val="0"/>
        <w:adjustRightInd w:val="0"/>
        <w:spacing w:after="0" w:line="360" w:lineRule="atLeast"/>
        <w:ind w:left="720" w:hanging="436"/>
        <w:jc w:val="both"/>
        <w:textAlignment w:val="baseline"/>
        <w:rPr>
          <w:rFonts w:ascii="Calibri" w:eastAsia="Times New Roman" w:hAnsi="Calibri" w:cs="Calibri"/>
          <w:lang w:val="es-ES_tradnl" w:eastAsia="en-US"/>
        </w:rPr>
      </w:pPr>
      <w:r w:rsidRPr="00BD09F6">
        <w:rPr>
          <w:rFonts w:ascii="Calibri" w:eastAsia="Times New Roman" w:hAnsi="Calibri" w:cs="Calibri"/>
          <w:lang w:val="es-ES_tradnl" w:eastAsia="en-US"/>
        </w:rPr>
        <w:t>c) Si en mi carácter de adjudicatario no procedo, por causa que me fuera imputable a:</w:t>
      </w:r>
    </w:p>
    <w:p w:rsidR="00BD09F6" w:rsidRPr="00BD09F6" w:rsidRDefault="00BD09F6" w:rsidP="00BD09F6">
      <w:pPr>
        <w:widowControl w:val="0"/>
        <w:numPr>
          <w:ilvl w:val="0"/>
          <w:numId w:val="18"/>
        </w:numPr>
        <w:adjustRightInd w:val="0"/>
        <w:spacing w:after="0" w:line="360" w:lineRule="atLeast"/>
        <w:jc w:val="both"/>
        <w:textAlignment w:val="baseline"/>
        <w:rPr>
          <w:rFonts w:ascii="Calibri" w:eastAsia="Times New Roman" w:hAnsi="Calibri" w:cs="Calibri"/>
          <w:lang w:val="es-ES_tradnl" w:eastAsia="en-US"/>
        </w:rPr>
      </w:pPr>
      <w:r w:rsidRPr="00BD09F6">
        <w:rPr>
          <w:rFonts w:ascii="Calibri" w:eastAsia="Times New Roman" w:hAnsi="Calibri" w:cs="Calibri"/>
          <w:lang w:val="es-ES_tradnl" w:eastAsia="en-US"/>
        </w:rPr>
        <w:t>Firmar el contrato o rechazar la Orden de Compra; o</w:t>
      </w:r>
    </w:p>
    <w:p w:rsidR="00BD09F6" w:rsidRPr="00BD09F6" w:rsidRDefault="00BD09F6" w:rsidP="00BD09F6">
      <w:pPr>
        <w:widowControl w:val="0"/>
        <w:numPr>
          <w:ilvl w:val="0"/>
          <w:numId w:val="18"/>
        </w:numPr>
        <w:adjustRightInd w:val="0"/>
        <w:spacing w:after="0" w:line="360" w:lineRule="atLeast"/>
        <w:jc w:val="both"/>
        <w:textAlignment w:val="baseline"/>
        <w:rPr>
          <w:rFonts w:ascii="Calibri" w:eastAsia="Times New Roman" w:hAnsi="Calibri" w:cs="Calibri"/>
          <w:lang w:val="es-ES_tradnl" w:eastAsia="en-US"/>
        </w:rPr>
      </w:pPr>
      <w:r w:rsidRPr="00BD09F6">
        <w:rPr>
          <w:rFonts w:ascii="Calibri" w:eastAsia="Times New Roman" w:hAnsi="Calibri" w:cs="Calibri"/>
          <w:lang w:val="es-ES_tradnl" w:eastAsia="en-US"/>
        </w:rPr>
        <w:t>Suministrar la garantía de cumplimiento de contrato;</w:t>
      </w:r>
    </w:p>
    <w:p w:rsidR="00BD09F6" w:rsidRPr="00BD09F6" w:rsidRDefault="00BD09F6" w:rsidP="00BD09F6">
      <w:pPr>
        <w:widowControl w:val="0"/>
        <w:numPr>
          <w:ilvl w:val="0"/>
          <w:numId w:val="18"/>
        </w:numPr>
        <w:adjustRightInd w:val="0"/>
        <w:spacing w:after="160" w:line="360" w:lineRule="atLeast"/>
        <w:jc w:val="both"/>
        <w:textAlignment w:val="baseline"/>
        <w:rPr>
          <w:rFonts w:ascii="Calibri" w:eastAsia="Times New Roman" w:hAnsi="Calibri" w:cs="Calibri"/>
          <w:lang w:val="es-ES_tradnl" w:eastAsia="en-US"/>
        </w:rPr>
      </w:pPr>
      <w:r w:rsidRPr="00BD09F6">
        <w:rPr>
          <w:rFonts w:ascii="Calibri" w:eastAsia="Times New Roman" w:hAnsi="Calibri" w:cs="Calibri"/>
          <w:lang w:val="es-ES_tradnl" w:eastAsia="en-US"/>
        </w:rPr>
        <w:t>Presentar los certificados expedidos por las autoridades competentes que me sean requeridos por la Convocante para comprobar que no me encuentro comprendido en las prohibiciones o limitaciones para contratar con el Estado, conforme al artículo 21 de la Ley N° 7021/22 De Suministro Contrataciones Públicas.</w:t>
      </w:r>
    </w:p>
    <w:p w:rsidR="00BD09F6" w:rsidRPr="00BD09F6" w:rsidRDefault="00BD09F6" w:rsidP="00BD09F6">
      <w:pPr>
        <w:widowControl w:val="0"/>
        <w:adjustRightInd w:val="0"/>
        <w:spacing w:after="0" w:line="360" w:lineRule="atLeast"/>
        <w:ind w:left="720" w:hanging="436"/>
        <w:jc w:val="both"/>
        <w:textAlignment w:val="baseline"/>
        <w:rPr>
          <w:rFonts w:ascii="Calibri" w:eastAsia="Times New Roman" w:hAnsi="Calibri" w:cs="Calibri"/>
          <w:lang w:val="es-ES_tradnl" w:eastAsia="en-US"/>
        </w:rPr>
      </w:pPr>
      <w:r w:rsidRPr="00BD09F6">
        <w:rPr>
          <w:rFonts w:ascii="Calibri" w:eastAsia="Times New Roman" w:hAnsi="Calibri" w:cs="Calibri"/>
          <w:lang w:val="es-ES_tradnl" w:eastAsia="en-US"/>
        </w:rPr>
        <w:t>d) Cuando se comprobare que las declaraciones juradas presentadas con mi oferta sean falsas; o</w:t>
      </w:r>
    </w:p>
    <w:p w:rsidR="00BD09F6" w:rsidRPr="00BD09F6" w:rsidRDefault="00BD09F6" w:rsidP="00BD09F6">
      <w:pPr>
        <w:widowControl w:val="0"/>
        <w:adjustRightInd w:val="0"/>
        <w:spacing w:after="0" w:line="360" w:lineRule="atLeast"/>
        <w:ind w:left="567" w:hanging="283"/>
        <w:jc w:val="both"/>
        <w:textAlignment w:val="baseline"/>
        <w:rPr>
          <w:rFonts w:ascii="Calibri" w:eastAsia="Times New Roman" w:hAnsi="Calibri" w:cs="Calibri"/>
          <w:lang w:val="es-ES_tradnl" w:eastAsia="en-US"/>
        </w:rPr>
      </w:pPr>
      <w:r w:rsidRPr="00BD09F6">
        <w:rPr>
          <w:rFonts w:ascii="Calibri" w:eastAsia="Times New Roman" w:hAnsi="Calibri" w:cs="Calibri"/>
          <w:lang w:val="es-ES_tradnl" w:eastAsia="en-US"/>
        </w:rPr>
        <w:t>e) Si en mi carácter de adjudicatario no presentare las legalizaciones correspondientes, cuando éstas sean requeridas para la firma del contrato o para emitir la Orden de Compra.</w:t>
      </w:r>
    </w:p>
    <w:p w:rsidR="00BD09F6" w:rsidRPr="00BD09F6" w:rsidRDefault="00BD09F6" w:rsidP="00BD09F6">
      <w:pPr>
        <w:spacing w:after="0" w:line="259" w:lineRule="auto"/>
        <w:rPr>
          <w:rFonts w:ascii="Calibri" w:eastAsia="Calibri" w:hAnsi="Calibri" w:cs="Calibri"/>
          <w:lang w:val="es-ES" w:eastAsia="en-US"/>
        </w:rPr>
      </w:pPr>
    </w:p>
    <w:p w:rsidR="00BD09F6" w:rsidRPr="00BD09F6" w:rsidRDefault="00BD09F6" w:rsidP="00BD09F6">
      <w:pPr>
        <w:spacing w:after="160" w:line="259" w:lineRule="auto"/>
        <w:jc w:val="both"/>
        <w:rPr>
          <w:rFonts w:ascii="Calibri" w:eastAsia="Calibri" w:hAnsi="Calibri" w:cs="Calibri"/>
          <w:lang w:val="es-ES" w:eastAsia="en-US"/>
        </w:rPr>
      </w:pPr>
      <w:r w:rsidRPr="00BD09F6">
        <w:rPr>
          <w:rFonts w:ascii="Calibri" w:eastAsia="Calibri" w:hAnsi="Calibri" w:cs="Calibri"/>
          <w:lang w:val="es-ES" w:eastAsia="en-US"/>
        </w:rPr>
        <w:t>Me obligo a pagar a la Convocante, hasta el monto arriba indicado, contra recibo de la primera solicitud por escrito por parte de la Convocante, sin que ésta tenga que justificar su demanda. El pago se condiciona a que la Convocante haga constar en su solicitud la suma adeudada en razón de que ha ocurrido por lo menos una de las condiciones antes señaladas, y de que indique expresamente las condiciones en que se hubiesen dado.</w:t>
      </w:r>
    </w:p>
    <w:p w:rsidR="00BD09F6" w:rsidRPr="00BD09F6" w:rsidRDefault="00BD09F6" w:rsidP="00BD09F6">
      <w:pPr>
        <w:spacing w:after="160" w:line="259" w:lineRule="auto"/>
        <w:jc w:val="both"/>
        <w:rPr>
          <w:rFonts w:ascii="Calibri" w:eastAsia="Calibri" w:hAnsi="Calibri" w:cs="Calibri"/>
          <w:lang w:val="es-ES" w:eastAsia="en-US"/>
        </w:rPr>
      </w:pPr>
      <w:r w:rsidRPr="00BD09F6">
        <w:rPr>
          <w:rFonts w:ascii="Calibri" w:eastAsia="Calibri" w:hAnsi="Calibri" w:cs="Calibri"/>
          <w:lang w:val="es-ES" w:eastAsia="en-US"/>
        </w:rPr>
        <w:t>Esta garantía permanecerá en vigor durante el plazo indicado en las bases de la contratación, y toda reclamación pertinente deberá ser recibida por el Garante a más tardar en la fecha indicada.</w:t>
      </w:r>
    </w:p>
    <w:p w:rsidR="00BD09F6" w:rsidRPr="00BD09F6" w:rsidRDefault="00BD09F6" w:rsidP="00BD09F6">
      <w:pPr>
        <w:spacing w:after="160" w:line="259" w:lineRule="auto"/>
        <w:rPr>
          <w:rFonts w:ascii="Calibri" w:eastAsia="Calibri" w:hAnsi="Calibri" w:cs="Calibri"/>
          <w:lang w:val="es-ES" w:eastAsia="en-US"/>
        </w:rPr>
      </w:pPr>
      <w:r w:rsidRPr="00BD09F6">
        <w:rPr>
          <w:rFonts w:ascii="Calibri" w:eastAsia="Calibri" w:hAnsi="Calibri" w:cs="Calibri"/>
          <w:lang w:val="es-ES" w:eastAsia="en-US"/>
        </w:rPr>
        <w:t>Nombre</w:t>
      </w:r>
      <w:r w:rsidR="00471DD5">
        <w:rPr>
          <w:rFonts w:ascii="Calibri" w:eastAsia="Calibri" w:hAnsi="Calibri" w:cs="Calibri"/>
          <w:lang w:val="es-ES" w:eastAsia="en-US"/>
        </w:rPr>
        <w:t>:</w:t>
      </w:r>
      <w:r w:rsidR="00120C81" w:rsidRPr="00120C81">
        <w:rPr>
          <w:rFonts w:ascii="Calibri" w:eastAsia="Calibri" w:hAnsi="Calibri" w:cs="Calibri"/>
          <w:lang w:val="es-ES" w:eastAsia="en-US"/>
        </w:rPr>
        <w:t>________________________</w:t>
      </w:r>
      <w:r w:rsidRPr="00BD09F6">
        <w:rPr>
          <w:rFonts w:ascii="Calibri" w:eastAsia="Calibri" w:hAnsi="Calibri" w:cs="Calibri"/>
          <w:lang w:val="es-ES" w:eastAsia="en-US"/>
        </w:rPr>
        <w:t>  </w:t>
      </w:r>
    </w:p>
    <w:p w:rsidR="00120C81" w:rsidRPr="00120C81" w:rsidRDefault="00120C81" w:rsidP="00120C81">
      <w:pPr>
        <w:spacing w:after="160" w:line="259" w:lineRule="auto"/>
        <w:rPr>
          <w:rFonts w:ascii="Calibri" w:eastAsia="Calibri" w:hAnsi="Calibri" w:cs="Calibri"/>
          <w:lang w:val="es-ES" w:eastAsia="en-US"/>
        </w:rPr>
      </w:pPr>
      <w:r w:rsidRPr="00120C81">
        <w:rPr>
          <w:rFonts w:ascii="Calibri" w:eastAsia="Calibri" w:hAnsi="Calibri" w:cs="Calibri"/>
          <w:lang w:val="es-ES" w:eastAsia="en-US"/>
        </w:rPr>
        <w:t>En calidad de____________________________</w:t>
      </w:r>
    </w:p>
    <w:p w:rsidR="00120C81" w:rsidRPr="00120C81" w:rsidRDefault="00120C81" w:rsidP="00120C81">
      <w:pPr>
        <w:spacing w:after="160" w:line="259" w:lineRule="auto"/>
        <w:rPr>
          <w:rFonts w:ascii="Calibri" w:eastAsia="Calibri" w:hAnsi="Calibri" w:cs="Calibri"/>
          <w:lang w:val="es-ES" w:eastAsia="en-US"/>
        </w:rPr>
      </w:pPr>
      <w:r w:rsidRPr="00120C81">
        <w:rPr>
          <w:rFonts w:ascii="Calibri" w:eastAsia="Calibri" w:hAnsi="Calibri" w:cs="Calibri"/>
          <w:lang w:val="es-ES" w:eastAsia="en-US"/>
        </w:rPr>
        <w:t>Firma __________________________________</w:t>
      </w:r>
    </w:p>
    <w:p w:rsidR="00120C81" w:rsidRPr="00120C81" w:rsidRDefault="00120C81" w:rsidP="00120C81">
      <w:pPr>
        <w:spacing w:after="160" w:line="259" w:lineRule="auto"/>
        <w:rPr>
          <w:rFonts w:ascii="Calibri" w:eastAsia="Calibri" w:hAnsi="Calibri" w:cs="Calibri"/>
          <w:lang w:val="es-ES" w:eastAsia="en-US"/>
        </w:rPr>
      </w:pPr>
      <w:r w:rsidRPr="00120C81">
        <w:rPr>
          <w:rFonts w:ascii="Calibri" w:eastAsia="Calibri" w:hAnsi="Calibri" w:cs="Calibri"/>
          <w:lang w:val="es-ES" w:eastAsia="en-US"/>
        </w:rPr>
        <w:t>Debidamente autorizado para firmar la garantía por y en nombre de ___________________</w:t>
      </w:r>
    </w:p>
    <w:p w:rsidR="00120C81" w:rsidRPr="00120C81" w:rsidRDefault="00120C81" w:rsidP="00120C81">
      <w:pPr>
        <w:spacing w:after="160" w:line="259" w:lineRule="auto"/>
        <w:rPr>
          <w:rFonts w:ascii="Calibri" w:eastAsia="Calibri" w:hAnsi="Calibri" w:cs="Calibri"/>
          <w:lang w:val="es-ES" w:eastAsia="en-US"/>
        </w:rPr>
      </w:pPr>
      <w:r w:rsidRPr="00120C81">
        <w:rPr>
          <w:rFonts w:ascii="Calibri" w:eastAsia="Calibri" w:hAnsi="Calibri" w:cs="Calibri"/>
          <w:lang w:val="es-ES" w:eastAsia="en-US"/>
        </w:rPr>
        <w:t>El día _______________________________ del mes de _________________ de ______.</w:t>
      </w:r>
    </w:p>
    <w:p w:rsidR="007066B3" w:rsidRPr="00BD09F6" w:rsidRDefault="007066B3" w:rsidP="00BD09F6"/>
    <w:sectPr w:rsidR="007066B3" w:rsidRPr="00BD09F6" w:rsidSect="00875734">
      <w:headerReference w:type="default" r:id="rId8"/>
      <w:pgSz w:w="12240" w:h="20160" w:code="5"/>
      <w:pgMar w:top="2268" w:right="851" w:bottom="1843" w:left="1701" w:header="0" w:footer="11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8B2" w:rsidRDefault="009478B2" w:rsidP="003D0DDB">
      <w:pPr>
        <w:spacing w:after="0" w:line="240" w:lineRule="auto"/>
      </w:pPr>
      <w:r>
        <w:separator/>
      </w:r>
    </w:p>
  </w:endnote>
  <w:endnote w:type="continuationSeparator" w:id="1">
    <w:p w:rsidR="009478B2" w:rsidRDefault="009478B2" w:rsidP="003D0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8B2" w:rsidRDefault="009478B2" w:rsidP="003D0DDB">
      <w:pPr>
        <w:spacing w:after="0" w:line="240" w:lineRule="auto"/>
      </w:pPr>
      <w:r>
        <w:separator/>
      </w:r>
    </w:p>
  </w:footnote>
  <w:footnote w:type="continuationSeparator" w:id="1">
    <w:p w:rsidR="009478B2" w:rsidRDefault="009478B2" w:rsidP="003D0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473" w:rsidRDefault="004D1473">
    <w:pPr>
      <w:pStyle w:val="Encabezado"/>
    </w:pPr>
  </w:p>
  <w:p w:rsidR="004D1473" w:rsidRDefault="004D1473">
    <w:pPr>
      <w:pStyle w:val="Encabezado"/>
    </w:pPr>
  </w:p>
  <w:p w:rsidR="004D1473" w:rsidRDefault="004D1473" w:rsidP="00E070F6">
    <w:pPr>
      <w:pStyle w:val="Encabezado"/>
    </w:pPr>
  </w:p>
  <w:p w:rsidR="004D1473" w:rsidRDefault="004D1473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71A4F"/>
    <w:multiLevelType w:val="hybridMultilevel"/>
    <w:tmpl w:val="234C8AD6"/>
    <w:lvl w:ilvl="0" w:tplc="A9AA8B0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628E6"/>
    <w:multiLevelType w:val="multilevel"/>
    <w:tmpl w:val="7E18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BC0238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41112"/>
    <w:multiLevelType w:val="hybridMultilevel"/>
    <w:tmpl w:val="C09CC88E"/>
    <w:lvl w:ilvl="0" w:tplc="05B0A880">
      <w:numFmt w:val="bullet"/>
      <w:lvlText w:val="-"/>
      <w:lvlJc w:val="left"/>
      <w:pPr>
        <w:ind w:left="720" w:hanging="360"/>
      </w:pPr>
      <w:rPr>
        <w:rFonts w:ascii="Corbel" w:eastAsiaTheme="minorEastAsia" w:hAnsi="Corbe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C4753"/>
    <w:multiLevelType w:val="multilevel"/>
    <w:tmpl w:val="0774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265748"/>
    <w:multiLevelType w:val="hybridMultilevel"/>
    <w:tmpl w:val="6FC8CBB2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F1A3E"/>
    <w:multiLevelType w:val="hybridMultilevel"/>
    <w:tmpl w:val="4D867F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4D6A58"/>
    <w:multiLevelType w:val="hybridMultilevel"/>
    <w:tmpl w:val="EBC8DC3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27706"/>
    <w:multiLevelType w:val="multilevel"/>
    <w:tmpl w:val="0132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565243"/>
    <w:multiLevelType w:val="multilevel"/>
    <w:tmpl w:val="153E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572AB9"/>
    <w:multiLevelType w:val="hybridMultilevel"/>
    <w:tmpl w:val="91BC6D12"/>
    <w:lvl w:ilvl="0" w:tplc="3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BF335D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CC481F"/>
    <w:multiLevelType w:val="hybridMultilevel"/>
    <w:tmpl w:val="BD0CF2B6"/>
    <w:lvl w:ilvl="0" w:tplc="E17CD71A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540F75"/>
    <w:multiLevelType w:val="hybridMultilevel"/>
    <w:tmpl w:val="51C08C3A"/>
    <w:lvl w:ilvl="0" w:tplc="1E7854A4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2A94654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A093F"/>
    <w:multiLevelType w:val="hybridMultilevel"/>
    <w:tmpl w:val="259AC9DE"/>
    <w:lvl w:ilvl="0" w:tplc="7F4AB4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788" w:hanging="360"/>
      </w:pPr>
    </w:lvl>
    <w:lvl w:ilvl="2" w:tplc="3C0A001B" w:tentative="1">
      <w:start w:val="1"/>
      <w:numFmt w:val="lowerRoman"/>
      <w:lvlText w:val="%3."/>
      <w:lvlJc w:val="right"/>
      <w:pPr>
        <w:ind w:left="2508" w:hanging="180"/>
      </w:pPr>
    </w:lvl>
    <w:lvl w:ilvl="3" w:tplc="3C0A000F" w:tentative="1">
      <w:start w:val="1"/>
      <w:numFmt w:val="decimal"/>
      <w:lvlText w:val="%4."/>
      <w:lvlJc w:val="left"/>
      <w:pPr>
        <w:ind w:left="3228" w:hanging="360"/>
      </w:pPr>
    </w:lvl>
    <w:lvl w:ilvl="4" w:tplc="3C0A0019" w:tentative="1">
      <w:start w:val="1"/>
      <w:numFmt w:val="lowerLetter"/>
      <w:lvlText w:val="%5."/>
      <w:lvlJc w:val="left"/>
      <w:pPr>
        <w:ind w:left="3948" w:hanging="360"/>
      </w:pPr>
    </w:lvl>
    <w:lvl w:ilvl="5" w:tplc="3C0A001B" w:tentative="1">
      <w:start w:val="1"/>
      <w:numFmt w:val="lowerRoman"/>
      <w:lvlText w:val="%6."/>
      <w:lvlJc w:val="right"/>
      <w:pPr>
        <w:ind w:left="4668" w:hanging="180"/>
      </w:pPr>
    </w:lvl>
    <w:lvl w:ilvl="6" w:tplc="3C0A000F" w:tentative="1">
      <w:start w:val="1"/>
      <w:numFmt w:val="decimal"/>
      <w:lvlText w:val="%7."/>
      <w:lvlJc w:val="left"/>
      <w:pPr>
        <w:ind w:left="5388" w:hanging="360"/>
      </w:pPr>
    </w:lvl>
    <w:lvl w:ilvl="7" w:tplc="3C0A0019" w:tentative="1">
      <w:start w:val="1"/>
      <w:numFmt w:val="lowerLetter"/>
      <w:lvlText w:val="%8."/>
      <w:lvlJc w:val="left"/>
      <w:pPr>
        <w:ind w:left="6108" w:hanging="360"/>
      </w:pPr>
    </w:lvl>
    <w:lvl w:ilvl="8" w:tplc="3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77A65B2"/>
    <w:multiLevelType w:val="hybridMultilevel"/>
    <w:tmpl w:val="A9D49E24"/>
    <w:lvl w:ilvl="0" w:tplc="69069026">
      <w:numFmt w:val="bullet"/>
      <w:lvlText w:val="-"/>
      <w:lvlJc w:val="left"/>
      <w:pPr>
        <w:ind w:left="720" w:hanging="360"/>
      </w:pPr>
      <w:rPr>
        <w:rFonts w:ascii="Corbel" w:eastAsiaTheme="minorEastAsia" w:hAnsi="Corbe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B5494D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4"/>
  </w:num>
  <w:num w:numId="4">
    <w:abstractNumId w:val="2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9"/>
  </w:num>
  <w:num w:numId="9">
    <w:abstractNumId w:val="5"/>
  </w:num>
  <w:num w:numId="10">
    <w:abstractNumId w:val="16"/>
  </w:num>
  <w:num w:numId="11">
    <w:abstractNumId w:val="3"/>
  </w:num>
  <w:num w:numId="12">
    <w:abstractNumId w:val="0"/>
  </w:num>
  <w:num w:numId="13">
    <w:abstractNumId w:val="12"/>
  </w:num>
  <w:num w:numId="14">
    <w:abstractNumId w:val="8"/>
  </w:num>
  <w:num w:numId="15">
    <w:abstractNumId w:val="15"/>
  </w:num>
  <w:num w:numId="16">
    <w:abstractNumId w:val="7"/>
  </w:num>
  <w:num w:numId="17">
    <w:abstractNumId w:val="10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F6F10"/>
    <w:rsid w:val="000001FE"/>
    <w:rsid w:val="00000C46"/>
    <w:rsid w:val="00002F63"/>
    <w:rsid w:val="00010E7F"/>
    <w:rsid w:val="00012C8F"/>
    <w:rsid w:val="000162B5"/>
    <w:rsid w:val="00022B2A"/>
    <w:rsid w:val="00025202"/>
    <w:rsid w:val="000339E1"/>
    <w:rsid w:val="00036BDD"/>
    <w:rsid w:val="00040A97"/>
    <w:rsid w:val="00041A54"/>
    <w:rsid w:val="00047AD8"/>
    <w:rsid w:val="000503E1"/>
    <w:rsid w:val="000510C7"/>
    <w:rsid w:val="00054BC2"/>
    <w:rsid w:val="00055CBC"/>
    <w:rsid w:val="0006075E"/>
    <w:rsid w:val="00061039"/>
    <w:rsid w:val="00061A93"/>
    <w:rsid w:val="0006328B"/>
    <w:rsid w:val="000867E3"/>
    <w:rsid w:val="00090921"/>
    <w:rsid w:val="0009305D"/>
    <w:rsid w:val="00095CF6"/>
    <w:rsid w:val="000A06E5"/>
    <w:rsid w:val="000A2E90"/>
    <w:rsid w:val="000A2FEA"/>
    <w:rsid w:val="000A521E"/>
    <w:rsid w:val="000B443E"/>
    <w:rsid w:val="000B4ECE"/>
    <w:rsid w:val="000C7CC1"/>
    <w:rsid w:val="000D62D4"/>
    <w:rsid w:val="000E71D8"/>
    <w:rsid w:val="000F655B"/>
    <w:rsid w:val="000F7FC2"/>
    <w:rsid w:val="00100924"/>
    <w:rsid w:val="00100A72"/>
    <w:rsid w:val="00107553"/>
    <w:rsid w:val="00110EAD"/>
    <w:rsid w:val="00120C81"/>
    <w:rsid w:val="00124070"/>
    <w:rsid w:val="00126BCE"/>
    <w:rsid w:val="001276D9"/>
    <w:rsid w:val="00136388"/>
    <w:rsid w:val="001368D4"/>
    <w:rsid w:val="00140EBD"/>
    <w:rsid w:val="0014542B"/>
    <w:rsid w:val="00154379"/>
    <w:rsid w:val="00160445"/>
    <w:rsid w:val="00161E84"/>
    <w:rsid w:val="00162CC2"/>
    <w:rsid w:val="00164D69"/>
    <w:rsid w:val="00165840"/>
    <w:rsid w:val="00176915"/>
    <w:rsid w:val="00177A93"/>
    <w:rsid w:val="00181B11"/>
    <w:rsid w:val="00182040"/>
    <w:rsid w:val="00186D9D"/>
    <w:rsid w:val="0019067A"/>
    <w:rsid w:val="00196F57"/>
    <w:rsid w:val="001A154A"/>
    <w:rsid w:val="001A38F0"/>
    <w:rsid w:val="001A74A1"/>
    <w:rsid w:val="001B2274"/>
    <w:rsid w:val="001C42A4"/>
    <w:rsid w:val="001C5B77"/>
    <w:rsid w:val="001C6E4B"/>
    <w:rsid w:val="001C7360"/>
    <w:rsid w:val="001D40D1"/>
    <w:rsid w:val="001D7ED6"/>
    <w:rsid w:val="001F5618"/>
    <w:rsid w:val="001F6AB8"/>
    <w:rsid w:val="001F7BF9"/>
    <w:rsid w:val="002028C9"/>
    <w:rsid w:val="0020354D"/>
    <w:rsid w:val="00206B64"/>
    <w:rsid w:val="00212BFF"/>
    <w:rsid w:val="00227917"/>
    <w:rsid w:val="00243B12"/>
    <w:rsid w:val="0025412C"/>
    <w:rsid w:val="00263211"/>
    <w:rsid w:val="00263A21"/>
    <w:rsid w:val="00264772"/>
    <w:rsid w:val="00270384"/>
    <w:rsid w:val="0028415B"/>
    <w:rsid w:val="002875FF"/>
    <w:rsid w:val="002957F0"/>
    <w:rsid w:val="00297626"/>
    <w:rsid w:val="002C154F"/>
    <w:rsid w:val="002C39B9"/>
    <w:rsid w:val="002D224B"/>
    <w:rsid w:val="002D2F1E"/>
    <w:rsid w:val="002E1588"/>
    <w:rsid w:val="002F16A5"/>
    <w:rsid w:val="002F6682"/>
    <w:rsid w:val="0030438E"/>
    <w:rsid w:val="003049A0"/>
    <w:rsid w:val="00313742"/>
    <w:rsid w:val="003144C0"/>
    <w:rsid w:val="003163DC"/>
    <w:rsid w:val="003206F0"/>
    <w:rsid w:val="00330CE7"/>
    <w:rsid w:val="0033141A"/>
    <w:rsid w:val="00331EC1"/>
    <w:rsid w:val="003338F0"/>
    <w:rsid w:val="003340D3"/>
    <w:rsid w:val="00334E06"/>
    <w:rsid w:val="00336B3B"/>
    <w:rsid w:val="003378FA"/>
    <w:rsid w:val="003402B7"/>
    <w:rsid w:val="0035449A"/>
    <w:rsid w:val="00362115"/>
    <w:rsid w:val="00370479"/>
    <w:rsid w:val="003746E3"/>
    <w:rsid w:val="003772C4"/>
    <w:rsid w:val="0038052F"/>
    <w:rsid w:val="003832EF"/>
    <w:rsid w:val="00391CD6"/>
    <w:rsid w:val="003B1521"/>
    <w:rsid w:val="003D0DDB"/>
    <w:rsid w:val="003D2BCC"/>
    <w:rsid w:val="003E77CE"/>
    <w:rsid w:val="003F2E43"/>
    <w:rsid w:val="003F33CC"/>
    <w:rsid w:val="003F5BE2"/>
    <w:rsid w:val="003F7014"/>
    <w:rsid w:val="004124C7"/>
    <w:rsid w:val="00413F7E"/>
    <w:rsid w:val="0041679C"/>
    <w:rsid w:val="004168F2"/>
    <w:rsid w:val="00426DE4"/>
    <w:rsid w:val="00430479"/>
    <w:rsid w:val="00433150"/>
    <w:rsid w:val="0043483E"/>
    <w:rsid w:val="004351FA"/>
    <w:rsid w:val="0043535F"/>
    <w:rsid w:val="004412C4"/>
    <w:rsid w:val="00453D3D"/>
    <w:rsid w:val="00453FF7"/>
    <w:rsid w:val="00460129"/>
    <w:rsid w:val="00460DCF"/>
    <w:rsid w:val="00464E11"/>
    <w:rsid w:val="00466979"/>
    <w:rsid w:val="00471DD5"/>
    <w:rsid w:val="00474B7D"/>
    <w:rsid w:val="004805EC"/>
    <w:rsid w:val="00482A00"/>
    <w:rsid w:val="00482EDC"/>
    <w:rsid w:val="004843C4"/>
    <w:rsid w:val="00485A16"/>
    <w:rsid w:val="00490E00"/>
    <w:rsid w:val="00491F13"/>
    <w:rsid w:val="004A4164"/>
    <w:rsid w:val="004A542E"/>
    <w:rsid w:val="004B067B"/>
    <w:rsid w:val="004B6A42"/>
    <w:rsid w:val="004C1A55"/>
    <w:rsid w:val="004C31DA"/>
    <w:rsid w:val="004C46E2"/>
    <w:rsid w:val="004C4DC9"/>
    <w:rsid w:val="004D1473"/>
    <w:rsid w:val="004D2E02"/>
    <w:rsid w:val="004D36F1"/>
    <w:rsid w:val="004D47A7"/>
    <w:rsid w:val="004D568D"/>
    <w:rsid w:val="004E2CBE"/>
    <w:rsid w:val="004E4F6D"/>
    <w:rsid w:val="004E5B2D"/>
    <w:rsid w:val="004E6580"/>
    <w:rsid w:val="004E6B62"/>
    <w:rsid w:val="004F191F"/>
    <w:rsid w:val="004F5BD4"/>
    <w:rsid w:val="00500A82"/>
    <w:rsid w:val="0050124F"/>
    <w:rsid w:val="00503AE0"/>
    <w:rsid w:val="0050758F"/>
    <w:rsid w:val="00510712"/>
    <w:rsid w:val="00510E47"/>
    <w:rsid w:val="0051667F"/>
    <w:rsid w:val="0051764B"/>
    <w:rsid w:val="00523F17"/>
    <w:rsid w:val="00524D63"/>
    <w:rsid w:val="0053234F"/>
    <w:rsid w:val="00533242"/>
    <w:rsid w:val="00535082"/>
    <w:rsid w:val="00535757"/>
    <w:rsid w:val="005375FD"/>
    <w:rsid w:val="00552E29"/>
    <w:rsid w:val="005544C0"/>
    <w:rsid w:val="005569C6"/>
    <w:rsid w:val="0055731A"/>
    <w:rsid w:val="00560ACA"/>
    <w:rsid w:val="005636F3"/>
    <w:rsid w:val="00563E90"/>
    <w:rsid w:val="005732F3"/>
    <w:rsid w:val="00576DFD"/>
    <w:rsid w:val="00577079"/>
    <w:rsid w:val="00581396"/>
    <w:rsid w:val="00586692"/>
    <w:rsid w:val="005948CC"/>
    <w:rsid w:val="00595E1D"/>
    <w:rsid w:val="005A05BF"/>
    <w:rsid w:val="005A6AE7"/>
    <w:rsid w:val="005A6DB9"/>
    <w:rsid w:val="005B10DE"/>
    <w:rsid w:val="005B37A5"/>
    <w:rsid w:val="005C1387"/>
    <w:rsid w:val="005C230A"/>
    <w:rsid w:val="005D0725"/>
    <w:rsid w:val="005D493E"/>
    <w:rsid w:val="005D58EE"/>
    <w:rsid w:val="005D5DBF"/>
    <w:rsid w:val="005D765D"/>
    <w:rsid w:val="005E79DC"/>
    <w:rsid w:val="00611628"/>
    <w:rsid w:val="00623336"/>
    <w:rsid w:val="006239A3"/>
    <w:rsid w:val="006242F4"/>
    <w:rsid w:val="00630902"/>
    <w:rsid w:val="0063145B"/>
    <w:rsid w:val="006348DD"/>
    <w:rsid w:val="00637688"/>
    <w:rsid w:val="006439C1"/>
    <w:rsid w:val="006506FB"/>
    <w:rsid w:val="0065098B"/>
    <w:rsid w:val="00653EE7"/>
    <w:rsid w:val="00657D8E"/>
    <w:rsid w:val="006662B8"/>
    <w:rsid w:val="0067449A"/>
    <w:rsid w:val="00675092"/>
    <w:rsid w:val="00675137"/>
    <w:rsid w:val="0068425B"/>
    <w:rsid w:val="0068671E"/>
    <w:rsid w:val="00693571"/>
    <w:rsid w:val="00696967"/>
    <w:rsid w:val="00696BF1"/>
    <w:rsid w:val="00696C06"/>
    <w:rsid w:val="006A1BE6"/>
    <w:rsid w:val="006A20DA"/>
    <w:rsid w:val="006A56B9"/>
    <w:rsid w:val="006A79B7"/>
    <w:rsid w:val="006A7C5C"/>
    <w:rsid w:val="006B045F"/>
    <w:rsid w:val="006B1AAF"/>
    <w:rsid w:val="006C2EB2"/>
    <w:rsid w:val="006C3DE7"/>
    <w:rsid w:val="006C4D56"/>
    <w:rsid w:val="006C6AE3"/>
    <w:rsid w:val="006C6D2A"/>
    <w:rsid w:val="006D10CE"/>
    <w:rsid w:val="006D1435"/>
    <w:rsid w:val="006E1DC6"/>
    <w:rsid w:val="006E62E8"/>
    <w:rsid w:val="006F6B63"/>
    <w:rsid w:val="006F6F10"/>
    <w:rsid w:val="007066B3"/>
    <w:rsid w:val="007108AF"/>
    <w:rsid w:val="0071094E"/>
    <w:rsid w:val="00713872"/>
    <w:rsid w:val="00714451"/>
    <w:rsid w:val="007208F5"/>
    <w:rsid w:val="007222EB"/>
    <w:rsid w:val="00722F0B"/>
    <w:rsid w:val="007322B0"/>
    <w:rsid w:val="00735B74"/>
    <w:rsid w:val="007465E3"/>
    <w:rsid w:val="00754F80"/>
    <w:rsid w:val="0076321B"/>
    <w:rsid w:val="007669C0"/>
    <w:rsid w:val="00771168"/>
    <w:rsid w:val="007745BC"/>
    <w:rsid w:val="0078268B"/>
    <w:rsid w:val="007835E4"/>
    <w:rsid w:val="0079183D"/>
    <w:rsid w:val="007957AD"/>
    <w:rsid w:val="007A176D"/>
    <w:rsid w:val="007A3399"/>
    <w:rsid w:val="007A352B"/>
    <w:rsid w:val="007A4392"/>
    <w:rsid w:val="007A6E6B"/>
    <w:rsid w:val="007C08A2"/>
    <w:rsid w:val="007C3ADF"/>
    <w:rsid w:val="007C44C5"/>
    <w:rsid w:val="007E35B2"/>
    <w:rsid w:val="007E37AC"/>
    <w:rsid w:val="007F6B35"/>
    <w:rsid w:val="007F765E"/>
    <w:rsid w:val="00800EB0"/>
    <w:rsid w:val="00802115"/>
    <w:rsid w:val="008057A3"/>
    <w:rsid w:val="00816908"/>
    <w:rsid w:val="00817AF7"/>
    <w:rsid w:val="00820D3E"/>
    <w:rsid w:val="008228D5"/>
    <w:rsid w:val="00835F6F"/>
    <w:rsid w:val="00844B55"/>
    <w:rsid w:val="00852E67"/>
    <w:rsid w:val="00863ECD"/>
    <w:rsid w:val="00865699"/>
    <w:rsid w:val="0087174C"/>
    <w:rsid w:val="00872086"/>
    <w:rsid w:val="00875734"/>
    <w:rsid w:val="008823D2"/>
    <w:rsid w:val="00883B2D"/>
    <w:rsid w:val="00890A2B"/>
    <w:rsid w:val="008A607E"/>
    <w:rsid w:val="008B6E1D"/>
    <w:rsid w:val="008B6F58"/>
    <w:rsid w:val="008C1909"/>
    <w:rsid w:val="008D3BAB"/>
    <w:rsid w:val="008D4F41"/>
    <w:rsid w:val="008D783D"/>
    <w:rsid w:val="008E0B5A"/>
    <w:rsid w:val="008F3354"/>
    <w:rsid w:val="008F5686"/>
    <w:rsid w:val="008F7FEC"/>
    <w:rsid w:val="00900E6A"/>
    <w:rsid w:val="0090398E"/>
    <w:rsid w:val="009043A2"/>
    <w:rsid w:val="00904F1E"/>
    <w:rsid w:val="00910186"/>
    <w:rsid w:val="00910C12"/>
    <w:rsid w:val="00922B64"/>
    <w:rsid w:val="00942D3A"/>
    <w:rsid w:val="009478B2"/>
    <w:rsid w:val="00953CF4"/>
    <w:rsid w:val="00955FDC"/>
    <w:rsid w:val="009600A9"/>
    <w:rsid w:val="009663B9"/>
    <w:rsid w:val="00970D2D"/>
    <w:rsid w:val="0098066B"/>
    <w:rsid w:val="009B06F7"/>
    <w:rsid w:val="009B5CB6"/>
    <w:rsid w:val="009C1FC0"/>
    <w:rsid w:val="009C5E73"/>
    <w:rsid w:val="009D3382"/>
    <w:rsid w:val="009D4DA9"/>
    <w:rsid w:val="009E3DD4"/>
    <w:rsid w:val="009E5540"/>
    <w:rsid w:val="009F5611"/>
    <w:rsid w:val="00A27A63"/>
    <w:rsid w:val="00A31F10"/>
    <w:rsid w:val="00A32011"/>
    <w:rsid w:val="00A33719"/>
    <w:rsid w:val="00A37DB2"/>
    <w:rsid w:val="00A42177"/>
    <w:rsid w:val="00A52C2D"/>
    <w:rsid w:val="00A62644"/>
    <w:rsid w:val="00A62C75"/>
    <w:rsid w:val="00A7086A"/>
    <w:rsid w:val="00A7163C"/>
    <w:rsid w:val="00A8253A"/>
    <w:rsid w:val="00AB40EA"/>
    <w:rsid w:val="00AB79CB"/>
    <w:rsid w:val="00AC5BDB"/>
    <w:rsid w:val="00AD0CF8"/>
    <w:rsid w:val="00AE1CF7"/>
    <w:rsid w:val="00AE312F"/>
    <w:rsid w:val="00AE56C5"/>
    <w:rsid w:val="00AE6614"/>
    <w:rsid w:val="00AE7BD3"/>
    <w:rsid w:val="00AF2A25"/>
    <w:rsid w:val="00B03B00"/>
    <w:rsid w:val="00B04685"/>
    <w:rsid w:val="00B0532A"/>
    <w:rsid w:val="00B05AD5"/>
    <w:rsid w:val="00B10857"/>
    <w:rsid w:val="00B20058"/>
    <w:rsid w:val="00B22ADD"/>
    <w:rsid w:val="00B27179"/>
    <w:rsid w:val="00B30454"/>
    <w:rsid w:val="00B30537"/>
    <w:rsid w:val="00B34913"/>
    <w:rsid w:val="00B464AC"/>
    <w:rsid w:val="00B500A7"/>
    <w:rsid w:val="00B540B6"/>
    <w:rsid w:val="00B56499"/>
    <w:rsid w:val="00B638A7"/>
    <w:rsid w:val="00B73AB1"/>
    <w:rsid w:val="00B84732"/>
    <w:rsid w:val="00B9049B"/>
    <w:rsid w:val="00B91001"/>
    <w:rsid w:val="00BA1309"/>
    <w:rsid w:val="00BB2AA6"/>
    <w:rsid w:val="00BB6069"/>
    <w:rsid w:val="00BC3275"/>
    <w:rsid w:val="00BD03C1"/>
    <w:rsid w:val="00BD09F6"/>
    <w:rsid w:val="00BD3540"/>
    <w:rsid w:val="00BD393A"/>
    <w:rsid w:val="00BD6446"/>
    <w:rsid w:val="00BE3BA0"/>
    <w:rsid w:val="00BE3BFD"/>
    <w:rsid w:val="00BF6546"/>
    <w:rsid w:val="00BF6D5F"/>
    <w:rsid w:val="00C02E12"/>
    <w:rsid w:val="00C15E53"/>
    <w:rsid w:val="00C16263"/>
    <w:rsid w:val="00C20396"/>
    <w:rsid w:val="00C22637"/>
    <w:rsid w:val="00C309B4"/>
    <w:rsid w:val="00C32DBA"/>
    <w:rsid w:val="00C43251"/>
    <w:rsid w:val="00C45CD9"/>
    <w:rsid w:val="00C55806"/>
    <w:rsid w:val="00C640BE"/>
    <w:rsid w:val="00C662F7"/>
    <w:rsid w:val="00C66DEE"/>
    <w:rsid w:val="00C72B08"/>
    <w:rsid w:val="00C761C4"/>
    <w:rsid w:val="00C8187E"/>
    <w:rsid w:val="00C831BB"/>
    <w:rsid w:val="00C84DAB"/>
    <w:rsid w:val="00C8685B"/>
    <w:rsid w:val="00C954FE"/>
    <w:rsid w:val="00C962FF"/>
    <w:rsid w:val="00C973CD"/>
    <w:rsid w:val="00CA1D94"/>
    <w:rsid w:val="00CA45AA"/>
    <w:rsid w:val="00CA5768"/>
    <w:rsid w:val="00CA5FA6"/>
    <w:rsid w:val="00CA78E4"/>
    <w:rsid w:val="00CB0294"/>
    <w:rsid w:val="00CC2506"/>
    <w:rsid w:val="00CE5FA4"/>
    <w:rsid w:val="00CF363A"/>
    <w:rsid w:val="00D01DFB"/>
    <w:rsid w:val="00D054DD"/>
    <w:rsid w:val="00D16652"/>
    <w:rsid w:val="00D22CC7"/>
    <w:rsid w:val="00D23972"/>
    <w:rsid w:val="00D25C47"/>
    <w:rsid w:val="00D2601A"/>
    <w:rsid w:val="00D302B5"/>
    <w:rsid w:val="00D32182"/>
    <w:rsid w:val="00D36AAA"/>
    <w:rsid w:val="00D400A0"/>
    <w:rsid w:val="00D41749"/>
    <w:rsid w:val="00D454FD"/>
    <w:rsid w:val="00D46CAD"/>
    <w:rsid w:val="00D56DFE"/>
    <w:rsid w:val="00D636CF"/>
    <w:rsid w:val="00D63AC6"/>
    <w:rsid w:val="00D6641E"/>
    <w:rsid w:val="00D67DE6"/>
    <w:rsid w:val="00D77762"/>
    <w:rsid w:val="00D80C3D"/>
    <w:rsid w:val="00D8164F"/>
    <w:rsid w:val="00D81792"/>
    <w:rsid w:val="00D836A9"/>
    <w:rsid w:val="00D85E83"/>
    <w:rsid w:val="00D87BE5"/>
    <w:rsid w:val="00D87F0D"/>
    <w:rsid w:val="00D95B2D"/>
    <w:rsid w:val="00DA197B"/>
    <w:rsid w:val="00DA275D"/>
    <w:rsid w:val="00DA52D9"/>
    <w:rsid w:val="00DA74ED"/>
    <w:rsid w:val="00DB03F1"/>
    <w:rsid w:val="00DB58C4"/>
    <w:rsid w:val="00DB7FEA"/>
    <w:rsid w:val="00DC00F4"/>
    <w:rsid w:val="00DC5A0A"/>
    <w:rsid w:val="00DD25A7"/>
    <w:rsid w:val="00DD42EA"/>
    <w:rsid w:val="00DD4749"/>
    <w:rsid w:val="00DD5603"/>
    <w:rsid w:val="00DD7D5E"/>
    <w:rsid w:val="00DF182E"/>
    <w:rsid w:val="00DF34C6"/>
    <w:rsid w:val="00DF3FD3"/>
    <w:rsid w:val="00E00891"/>
    <w:rsid w:val="00E01D26"/>
    <w:rsid w:val="00E0417B"/>
    <w:rsid w:val="00E070F6"/>
    <w:rsid w:val="00E07F7F"/>
    <w:rsid w:val="00E1055D"/>
    <w:rsid w:val="00E3030E"/>
    <w:rsid w:val="00E35C30"/>
    <w:rsid w:val="00E37AE1"/>
    <w:rsid w:val="00E43B54"/>
    <w:rsid w:val="00E46E78"/>
    <w:rsid w:val="00E47003"/>
    <w:rsid w:val="00E57242"/>
    <w:rsid w:val="00E61ED7"/>
    <w:rsid w:val="00E6248A"/>
    <w:rsid w:val="00E63B88"/>
    <w:rsid w:val="00E707BF"/>
    <w:rsid w:val="00E73C95"/>
    <w:rsid w:val="00E73DA5"/>
    <w:rsid w:val="00E80313"/>
    <w:rsid w:val="00E90EB4"/>
    <w:rsid w:val="00E94F68"/>
    <w:rsid w:val="00E97860"/>
    <w:rsid w:val="00EA0D66"/>
    <w:rsid w:val="00EA663D"/>
    <w:rsid w:val="00EB33DB"/>
    <w:rsid w:val="00EB379D"/>
    <w:rsid w:val="00EB4F3C"/>
    <w:rsid w:val="00EB66CC"/>
    <w:rsid w:val="00EC0C2E"/>
    <w:rsid w:val="00EC4AF9"/>
    <w:rsid w:val="00EC60E5"/>
    <w:rsid w:val="00EC6D3D"/>
    <w:rsid w:val="00ED1D8F"/>
    <w:rsid w:val="00ED1E29"/>
    <w:rsid w:val="00ED4C40"/>
    <w:rsid w:val="00EE1272"/>
    <w:rsid w:val="00EE13F3"/>
    <w:rsid w:val="00EE217F"/>
    <w:rsid w:val="00EE22A3"/>
    <w:rsid w:val="00EE338F"/>
    <w:rsid w:val="00EE360E"/>
    <w:rsid w:val="00EE53D6"/>
    <w:rsid w:val="00EE6806"/>
    <w:rsid w:val="00EE79BD"/>
    <w:rsid w:val="00EF2872"/>
    <w:rsid w:val="00EF46D8"/>
    <w:rsid w:val="00EF7259"/>
    <w:rsid w:val="00F01E8D"/>
    <w:rsid w:val="00F14AFE"/>
    <w:rsid w:val="00F21762"/>
    <w:rsid w:val="00F251A0"/>
    <w:rsid w:val="00F321A3"/>
    <w:rsid w:val="00F3436E"/>
    <w:rsid w:val="00F34965"/>
    <w:rsid w:val="00F37EE7"/>
    <w:rsid w:val="00F4674F"/>
    <w:rsid w:val="00F5511D"/>
    <w:rsid w:val="00F55635"/>
    <w:rsid w:val="00F579E7"/>
    <w:rsid w:val="00F64A72"/>
    <w:rsid w:val="00F72BD6"/>
    <w:rsid w:val="00F74CA9"/>
    <w:rsid w:val="00F76073"/>
    <w:rsid w:val="00F854F1"/>
    <w:rsid w:val="00F85844"/>
    <w:rsid w:val="00F87006"/>
    <w:rsid w:val="00F9178C"/>
    <w:rsid w:val="00F91DEB"/>
    <w:rsid w:val="00F9685B"/>
    <w:rsid w:val="00FA1A41"/>
    <w:rsid w:val="00FA20EA"/>
    <w:rsid w:val="00FA2160"/>
    <w:rsid w:val="00FB0933"/>
    <w:rsid w:val="00FB569A"/>
    <w:rsid w:val="00FB6501"/>
    <w:rsid w:val="00FC01B0"/>
    <w:rsid w:val="00FC10BD"/>
    <w:rsid w:val="00FC360B"/>
    <w:rsid w:val="00FC5904"/>
    <w:rsid w:val="00FE5A0F"/>
    <w:rsid w:val="00FF0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PY" w:eastAsia="es-P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tulo2">
    <w:name w:val="heading 2"/>
    <w:basedOn w:val="Normal"/>
    <w:next w:val="Normal"/>
    <w:link w:val="Ttulo2Car"/>
    <w:unhideWhenUsed/>
    <w:qFormat/>
    <w:rsid w:val="00460D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96"/>
      <w:szCs w:val="20"/>
      <w:lang w:eastAsia="es-MX"/>
    </w:rPr>
  </w:style>
  <w:style w:type="paragraph" w:styleId="Ttulo4">
    <w:name w:val="heading 4"/>
    <w:basedOn w:val="Normal"/>
    <w:next w:val="Normal"/>
    <w:link w:val="Ttulo4Car"/>
    <w:unhideWhenUsed/>
    <w:qFormat/>
    <w:rsid w:val="00460DC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D0DDB"/>
  </w:style>
  <w:style w:type="paragraph" w:styleId="Piedepgina">
    <w:name w:val="footer"/>
    <w:basedOn w:val="Normal"/>
    <w:link w:val="Piedepgina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D0DDB"/>
  </w:style>
  <w:style w:type="character" w:customStyle="1" w:styleId="apple-converted-space">
    <w:name w:val="apple-converted-space"/>
    <w:basedOn w:val="Fuentedeprrafopredeter"/>
    <w:rsid w:val="003D0DDB"/>
  </w:style>
  <w:style w:type="table" w:styleId="Tablaconcuadrcula">
    <w:name w:val="Table Grid"/>
    <w:basedOn w:val="Tablanormal"/>
    <w:uiPriority w:val="59"/>
    <w:rsid w:val="0028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95CF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96967"/>
    <w:pPr>
      <w:ind w:left="720"/>
      <w:contextualSpacing/>
    </w:pPr>
    <w:rPr>
      <w:rFonts w:ascii="Calibri" w:eastAsia="Calibri" w:hAnsi="Calibri" w:cs="Times New Roman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A25"/>
    <w:pPr>
      <w:spacing w:after="0" w:line="240" w:lineRule="auto"/>
    </w:pPr>
    <w:rPr>
      <w:rFonts w:ascii="Tahoma" w:eastAsia="Calibr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A2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460DCF"/>
    <w:rPr>
      <w:rFonts w:ascii="Times New Roman" w:eastAsia="Times New Roman" w:hAnsi="Times New Roman" w:cs="Times New Roman"/>
      <w:sz w:val="96"/>
      <w:szCs w:val="20"/>
      <w:lang w:eastAsia="es-MX"/>
    </w:rPr>
  </w:style>
  <w:style w:type="character" w:customStyle="1" w:styleId="Ttulo4Car">
    <w:name w:val="Título 4 Car"/>
    <w:basedOn w:val="Fuentedeprrafopredeter"/>
    <w:link w:val="Ttulo4"/>
    <w:rsid w:val="00460DCF"/>
    <w:rPr>
      <w:rFonts w:ascii="Times New Roman" w:eastAsia="Times New Roman" w:hAnsi="Times New Roman" w:cs="Times New Roman"/>
      <w:sz w:val="24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DF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9B5CB6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F46D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PY" w:eastAsia="es-P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tulo2">
    <w:name w:val="heading 2"/>
    <w:basedOn w:val="Normal"/>
    <w:next w:val="Normal"/>
    <w:link w:val="Ttulo2Car"/>
    <w:unhideWhenUsed/>
    <w:qFormat/>
    <w:rsid w:val="00460D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96"/>
      <w:szCs w:val="20"/>
      <w:lang w:eastAsia="es-MX"/>
    </w:rPr>
  </w:style>
  <w:style w:type="paragraph" w:styleId="Ttulo4">
    <w:name w:val="heading 4"/>
    <w:basedOn w:val="Normal"/>
    <w:next w:val="Normal"/>
    <w:link w:val="Ttulo4Car"/>
    <w:unhideWhenUsed/>
    <w:qFormat/>
    <w:rsid w:val="00460DC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D0DDB"/>
  </w:style>
  <w:style w:type="paragraph" w:styleId="Piedepgina">
    <w:name w:val="footer"/>
    <w:basedOn w:val="Normal"/>
    <w:link w:val="Piedepgina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D0DDB"/>
  </w:style>
  <w:style w:type="character" w:customStyle="1" w:styleId="apple-converted-space">
    <w:name w:val="apple-converted-space"/>
    <w:basedOn w:val="Fuentedeprrafopredeter"/>
    <w:rsid w:val="003D0DDB"/>
  </w:style>
  <w:style w:type="table" w:styleId="Tablaconcuadrcula">
    <w:name w:val="Table Grid"/>
    <w:basedOn w:val="Tablanormal"/>
    <w:uiPriority w:val="59"/>
    <w:rsid w:val="0028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95CF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96967"/>
    <w:pPr>
      <w:ind w:left="720"/>
      <w:contextualSpacing/>
    </w:pPr>
    <w:rPr>
      <w:rFonts w:ascii="Calibri" w:eastAsia="Calibri" w:hAnsi="Calibri" w:cs="Times New Roman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A25"/>
    <w:pPr>
      <w:spacing w:after="0" w:line="240" w:lineRule="auto"/>
    </w:pPr>
    <w:rPr>
      <w:rFonts w:ascii="Tahoma" w:eastAsia="Calibr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A2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460DCF"/>
    <w:rPr>
      <w:rFonts w:ascii="Times New Roman" w:eastAsia="Times New Roman" w:hAnsi="Times New Roman" w:cs="Times New Roman"/>
      <w:sz w:val="96"/>
      <w:szCs w:val="20"/>
      <w:lang w:eastAsia="es-MX"/>
    </w:rPr>
  </w:style>
  <w:style w:type="character" w:customStyle="1" w:styleId="Ttulo4Car">
    <w:name w:val="Título 4 Car"/>
    <w:basedOn w:val="Fuentedeprrafopredeter"/>
    <w:link w:val="Ttulo4"/>
    <w:rsid w:val="00460DCF"/>
    <w:rPr>
      <w:rFonts w:ascii="Times New Roman" w:eastAsia="Times New Roman" w:hAnsi="Times New Roman" w:cs="Times New Roman"/>
      <w:sz w:val="24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DF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9B5CB6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F46D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3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ctas%20de%20Entrega%202017\Plantilla%20SEN%20-%20A4%20vertical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3023D-12BE-493A-8BC2-BC74E0519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SEN - A4 vertical.dotx</Template>
  <TotalTime>1</TotalTime>
  <Pages>1</Pages>
  <Words>386</Words>
  <Characters>2123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InformaticaJV</dc:creator>
  <cp:lastModifiedBy>DELL</cp:lastModifiedBy>
  <cp:revision>2</cp:revision>
  <cp:lastPrinted>2024-08-30T22:08:00Z</cp:lastPrinted>
  <dcterms:created xsi:type="dcterms:W3CDTF">2025-02-12T17:27:00Z</dcterms:created>
  <dcterms:modified xsi:type="dcterms:W3CDTF">2025-02-12T17:27:00Z</dcterms:modified>
</cp:coreProperties>
</file>